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90EB4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4A85F9A3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10C6D1C9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66AD141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3AEA7E29" w14:textId="77777777" w:rsidR="00575AF2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50F6B2AD" w14:textId="77777777" w:rsidR="007F6FCF" w:rsidRPr="003B3FC0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3B3FC0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3317123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3ACE20D6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10CE7269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B07D041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5CD2A99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3AE81962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228A5B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4922C962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94860C" w14:textId="77777777" w:rsidR="00CE5E93" w:rsidRDefault="0038402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760F3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0F3">
        <w:rPr>
          <w:rFonts w:ascii="Times New Roman" w:hAnsi="Times New Roman" w:cs="Times New Roman"/>
          <w:sz w:val="24"/>
          <w:szCs w:val="24"/>
        </w:rPr>
        <w:t>EAST COSO AVE.</w:t>
      </w:r>
    </w:p>
    <w:p w14:paraId="1AE76536" w14:textId="77777777" w:rsidR="00CE5E93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RIDGECREST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 w:rsidR="003840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55</w:t>
      </w:r>
    </w:p>
    <w:p w14:paraId="3A227CD8" w14:textId="77777777" w:rsidR="00CE5E93" w:rsidRPr="007F6FCF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42BB3">
        <w:rPr>
          <w:rFonts w:ascii="Times New Roman" w:hAnsi="Times New Roman" w:cs="Times New Roman"/>
          <w:sz w:val="24"/>
          <w:szCs w:val="24"/>
        </w:rPr>
        <w:t>661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42BB3">
        <w:rPr>
          <w:rFonts w:ascii="Times New Roman" w:hAnsi="Times New Roman" w:cs="Times New Roman"/>
          <w:sz w:val="24"/>
          <w:szCs w:val="24"/>
        </w:rPr>
        <w:t>610-7450</w:t>
      </w:r>
    </w:p>
    <w:p w14:paraId="581C3519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0C0E9D65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4D2DD6A0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728F8A18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07B1AFFC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9145D" w14:textId="77777777" w:rsidR="008235B4" w:rsidRPr="00D62D45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454F080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2EE80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B459B4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E200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3AB5A7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25778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A9114A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109024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A0337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24A1425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F3AE00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62D45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</w:p>
          <w:p w14:paraId="756718A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AAD85" w14:textId="7062375C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6E093F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7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Pick a date that falls on a </w:t>
            </w:r>
            <w:r w:rsidR="00D62D45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MONDAY, TUESDAY or THURSDAY, 10+ Court</w:t>
            </w:r>
            <w:r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78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fill it in here – delete the bold text</w:t>
            </w:r>
            <w:r w:rsidR="006E093F" w:rsidRPr="00D62D45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734F86C7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27ABA" w14:textId="7A361686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1B4F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584A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  <w:r w:rsidR="00D62D45">
              <w:rPr>
                <w:rFonts w:ascii="Times New Roman" w:hAnsi="Times New Roman" w:cs="Times New Roman"/>
                <w:sz w:val="24"/>
                <w:szCs w:val="24"/>
              </w:rPr>
              <w:t xml:space="preserve"> AM</w:t>
            </w:r>
          </w:p>
          <w:p w14:paraId="0D5B03E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219BF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D62D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0692AA41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A2873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27B8E876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7BBAB641" w14:textId="77777777" w:rsidR="00575AF2" w:rsidRPr="00D62D45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62D45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62D45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62D45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44EECF14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188B08A9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28D7FF6E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2DBED" w14:textId="77777777" w:rsidR="00C4793E" w:rsidRDefault="00C4793E">
      <w:r>
        <w:separator/>
      </w:r>
    </w:p>
  </w:endnote>
  <w:endnote w:type="continuationSeparator" w:id="0">
    <w:p w14:paraId="03A965C5" w14:textId="77777777" w:rsidR="00C4793E" w:rsidRDefault="00C4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ABAD8" w14:textId="21797B81" w:rsidR="00C156A1" w:rsidRDefault="00780D2F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A4D01A" wp14:editId="4AB51F2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D9DC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780EEAAC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640D23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640D23" w:rsidRPr="007F6FCF">
      <w:rPr>
        <w:rFonts w:ascii="Times New Roman" w:hAnsi="Times New Roman" w:cs="Times New Roman"/>
        <w:sz w:val="20"/>
      </w:rPr>
      <w:fldChar w:fldCharType="separate"/>
    </w:r>
    <w:r w:rsidR="00D42BB3">
      <w:rPr>
        <w:rFonts w:ascii="Times New Roman" w:hAnsi="Times New Roman" w:cs="Times New Roman"/>
        <w:noProof/>
        <w:sz w:val="20"/>
      </w:rPr>
      <w:t>1</w:t>
    </w:r>
    <w:r w:rsidR="00640D23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F61B" w14:textId="77777777" w:rsidR="00C4793E" w:rsidRDefault="00C4793E">
      <w:r>
        <w:separator/>
      </w:r>
    </w:p>
  </w:footnote>
  <w:footnote w:type="continuationSeparator" w:id="0">
    <w:p w14:paraId="03B15AC6" w14:textId="77777777" w:rsidR="00C4793E" w:rsidRDefault="00C4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2ADF" w14:textId="688D4DF4" w:rsidR="008235B4" w:rsidRDefault="00780D2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B28893" wp14:editId="4915E8B5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020D3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7A88455F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58DA3E21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78E5220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39F1832C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141F7E5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5ACFB58D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6D74C640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33E67D5C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2C6412D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6342CA2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6AA10ADB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F2A62C1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581B4ED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2AAD82CD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5D7FB861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07D14D24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038900C6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39EF633A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FBE83DC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3AD555F4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254F52F9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6F2EF26C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7716FC83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47E2215B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49266BF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2089648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7E7A20CB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2E490761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2889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" stroked="f">
              <v:textbox inset="0,0,0,0">
                <w:txbxContent>
                  <w:p w14:paraId="7BD020D3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7A88455F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58DA3E21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78E5220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39F1832C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141F7E5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5ACFB58D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6D74C640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33E67D5C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2C6412D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6342CA2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6AA10ADB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F2A62C1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581B4ED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2AAD82CD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5D7FB861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07D14D24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038900C6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39EF633A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FBE83DC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3AD555F4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254F52F9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6F2EF26C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7716FC83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47E2215B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49266BF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2089648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7E7A20CB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2E490761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2E4B91" wp14:editId="39EC47F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E1A8C0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515BD30" wp14:editId="48CE22EC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7F8C4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E07A729" wp14:editId="69AE3EC0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93CC5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70793"/>
    <w:rsid w:val="00086088"/>
    <w:rsid w:val="000947E1"/>
    <w:rsid w:val="000E7309"/>
    <w:rsid w:val="000F62CC"/>
    <w:rsid w:val="001200FA"/>
    <w:rsid w:val="001348F2"/>
    <w:rsid w:val="00150400"/>
    <w:rsid w:val="001B4F68"/>
    <w:rsid w:val="001E620B"/>
    <w:rsid w:val="001E6C7C"/>
    <w:rsid w:val="00225FE3"/>
    <w:rsid w:val="0025121A"/>
    <w:rsid w:val="002942AB"/>
    <w:rsid w:val="00297936"/>
    <w:rsid w:val="002F448D"/>
    <w:rsid w:val="00306E13"/>
    <w:rsid w:val="0031542D"/>
    <w:rsid w:val="00342F6D"/>
    <w:rsid w:val="00344E86"/>
    <w:rsid w:val="00364813"/>
    <w:rsid w:val="00384024"/>
    <w:rsid w:val="003B353E"/>
    <w:rsid w:val="003B3FC0"/>
    <w:rsid w:val="003C41E6"/>
    <w:rsid w:val="003D53B7"/>
    <w:rsid w:val="003E184F"/>
    <w:rsid w:val="0043077F"/>
    <w:rsid w:val="004562EE"/>
    <w:rsid w:val="0047540C"/>
    <w:rsid w:val="00485530"/>
    <w:rsid w:val="004B2FF4"/>
    <w:rsid w:val="004F64B7"/>
    <w:rsid w:val="005574C9"/>
    <w:rsid w:val="00575AF2"/>
    <w:rsid w:val="005F111D"/>
    <w:rsid w:val="00634447"/>
    <w:rsid w:val="00640D23"/>
    <w:rsid w:val="0065382B"/>
    <w:rsid w:val="006760F3"/>
    <w:rsid w:val="00683CF3"/>
    <w:rsid w:val="00696184"/>
    <w:rsid w:val="006A34C5"/>
    <w:rsid w:val="006C53E8"/>
    <w:rsid w:val="006D00F8"/>
    <w:rsid w:val="006E093F"/>
    <w:rsid w:val="007215E3"/>
    <w:rsid w:val="007670A6"/>
    <w:rsid w:val="0077030A"/>
    <w:rsid w:val="00772D09"/>
    <w:rsid w:val="00780D2F"/>
    <w:rsid w:val="007C4D03"/>
    <w:rsid w:val="007F6FCF"/>
    <w:rsid w:val="00822210"/>
    <w:rsid w:val="008235B4"/>
    <w:rsid w:val="00823705"/>
    <w:rsid w:val="00844AFF"/>
    <w:rsid w:val="0085186C"/>
    <w:rsid w:val="008A2FE0"/>
    <w:rsid w:val="008D1442"/>
    <w:rsid w:val="00905D37"/>
    <w:rsid w:val="00924AF7"/>
    <w:rsid w:val="00956C86"/>
    <w:rsid w:val="00A15C32"/>
    <w:rsid w:val="00A937C8"/>
    <w:rsid w:val="00AB5AC0"/>
    <w:rsid w:val="00B1019A"/>
    <w:rsid w:val="00B276B2"/>
    <w:rsid w:val="00B33FCB"/>
    <w:rsid w:val="00B451EA"/>
    <w:rsid w:val="00B6584A"/>
    <w:rsid w:val="00B817A4"/>
    <w:rsid w:val="00BA1B48"/>
    <w:rsid w:val="00BB79E0"/>
    <w:rsid w:val="00BD61A5"/>
    <w:rsid w:val="00BE4321"/>
    <w:rsid w:val="00BE589A"/>
    <w:rsid w:val="00BF1A28"/>
    <w:rsid w:val="00C156A1"/>
    <w:rsid w:val="00C1788A"/>
    <w:rsid w:val="00C36552"/>
    <w:rsid w:val="00C37D9A"/>
    <w:rsid w:val="00C4793E"/>
    <w:rsid w:val="00C57616"/>
    <w:rsid w:val="00C73D2D"/>
    <w:rsid w:val="00CC3C1C"/>
    <w:rsid w:val="00CE5E93"/>
    <w:rsid w:val="00D20A2C"/>
    <w:rsid w:val="00D32ED4"/>
    <w:rsid w:val="00D42BB3"/>
    <w:rsid w:val="00D4680A"/>
    <w:rsid w:val="00D62D45"/>
    <w:rsid w:val="00DE56AE"/>
    <w:rsid w:val="00DE6F70"/>
    <w:rsid w:val="00DF1013"/>
    <w:rsid w:val="00E202D7"/>
    <w:rsid w:val="00E277AD"/>
    <w:rsid w:val="00E40399"/>
    <w:rsid w:val="00E946B0"/>
    <w:rsid w:val="00EB200C"/>
    <w:rsid w:val="00EF687C"/>
    <w:rsid w:val="00F457FC"/>
    <w:rsid w:val="00F47457"/>
    <w:rsid w:val="00F7536D"/>
    <w:rsid w:val="00F80948"/>
    <w:rsid w:val="00FA583C"/>
    <w:rsid w:val="00FA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FEB24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134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2024-11-21T16:11:00Z</dcterms:created>
  <dcterms:modified xsi:type="dcterms:W3CDTF">2026-02-03T18:05:00Z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